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0DAE" w:rsidRDefault="00E10DAE" w:rsidP="00E10DA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WODEWARD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fl.1450)</w:t>
      </w:r>
    </w:p>
    <w:p w:rsidR="00E10DAE" w:rsidRDefault="00E10DAE" w:rsidP="00E10DA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Great Dean, Gloucestershire.</w:t>
      </w:r>
    </w:p>
    <w:p w:rsidR="00E10DAE" w:rsidRDefault="00E10DAE" w:rsidP="00E10DA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10DAE" w:rsidRDefault="00E10DAE" w:rsidP="00E10DA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10DAE" w:rsidRDefault="00E10DAE" w:rsidP="00E10DA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Nov.1450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granted lands, tenements etc. in </w:t>
      </w:r>
      <w:proofErr w:type="spellStart"/>
      <w:r>
        <w:rPr>
          <w:rFonts w:ascii="Times New Roman" w:hAnsi="Times New Roman" w:cs="Times New Roman"/>
          <w:sz w:val="24"/>
          <w:szCs w:val="24"/>
        </w:rPr>
        <w:t>Rewardine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elsewhere in the </w:t>
      </w:r>
    </w:p>
    <w:p w:rsidR="00E10DAE" w:rsidRDefault="00E10DAE" w:rsidP="00E10DA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Forest of Dean by John May, Rector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Bykenor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E10DAE" w:rsidRDefault="00E10DAE" w:rsidP="00E10DA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C82EC8">
          <w:rPr>
            <w:rStyle w:val="Hyperlink"/>
            <w:rFonts w:ascii="Times New Roman" w:hAnsi="Times New Roman" w:cs="Times New Roman"/>
            <w:sz w:val="24"/>
            <w:szCs w:val="24"/>
          </w:rPr>
          <w:t>www.discovery.nationalarchives.gov.uk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D1677/GG/237)</w:t>
      </w:r>
    </w:p>
    <w:p w:rsidR="00E10DAE" w:rsidRDefault="00E10DAE" w:rsidP="00E10DA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10DAE" w:rsidRDefault="00E10DAE" w:rsidP="00E10DA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E10DAE" w:rsidP="00E10DA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October 2015</w:t>
      </w:r>
      <w:bookmarkStart w:id="0" w:name="_GoBack"/>
      <w:bookmarkEnd w:id="0"/>
    </w:p>
    <w:sectPr w:rsidR="00DD5B8A" w:rsidRPr="00564E3C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0DAE" w:rsidRDefault="00E10DAE" w:rsidP="00564E3C">
      <w:pPr>
        <w:spacing w:after="0" w:line="240" w:lineRule="auto"/>
      </w:pPr>
      <w:r>
        <w:separator/>
      </w:r>
    </w:p>
  </w:endnote>
  <w:endnote w:type="continuationSeparator" w:id="0">
    <w:p w:rsidR="00E10DAE" w:rsidRDefault="00E10DAE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>yright 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gramEnd"/>
    <w:r>
      <w:rPr>
        <w:rFonts w:ascii="Times New Roman" w:hAnsi="Times New Roman" w:cs="Times New Roman"/>
        <w:sz w:val="24"/>
        <w:szCs w:val="24"/>
      </w:rPr>
      <w:t xml:space="preserve"> </w:t>
    </w:r>
    <w:r w:rsidR="00EB41B8">
      <w:rPr>
        <w:rFonts w:ascii="Times New Roman" w:hAnsi="Times New Roman" w:cs="Times New Roman"/>
        <w:sz w:val="24"/>
        <w:szCs w:val="24"/>
      </w:rPr>
      <w:t>1 October 2015</w:t>
    </w:r>
  </w:p>
  <w:p w:rsidR="00564E3C" w:rsidRDefault="00564E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0DAE" w:rsidRDefault="00E10DAE" w:rsidP="00564E3C">
      <w:pPr>
        <w:spacing w:after="0" w:line="240" w:lineRule="auto"/>
      </w:pPr>
      <w:r>
        <w:separator/>
      </w:r>
    </w:p>
  </w:footnote>
  <w:footnote w:type="continuationSeparator" w:id="0">
    <w:p w:rsidR="00E10DAE" w:rsidRDefault="00E10DAE" w:rsidP="00564E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DAE"/>
    <w:rsid w:val="00564E3C"/>
    <w:rsid w:val="00DD5B8A"/>
    <w:rsid w:val="00E10DAE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A1BF667-D9A1-430B-BE9E-8435462E2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E10DA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iscovery.nationalarchives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2015-10-02T20:23:00Z</dcterms:created>
  <dcterms:modified xsi:type="dcterms:W3CDTF">2015-10-02T20:23:00Z</dcterms:modified>
</cp:coreProperties>
</file>